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2982" w:rsidRPr="00A32982" w:rsidRDefault="00A32982" w:rsidP="00A32982">
      <w:pPr>
        <w:spacing w:line="480" w:lineRule="auto"/>
        <w:rPr>
          <w:rFonts w:ascii="仿宋" w:eastAsia="仿宋" w:hAnsi="仿宋" w:hint="eastAsia"/>
          <w:sz w:val="32"/>
          <w:szCs w:val="32"/>
        </w:rPr>
      </w:pPr>
      <w:r w:rsidRPr="00A32982">
        <w:rPr>
          <w:rFonts w:ascii="仿宋" w:eastAsia="仿宋" w:hAnsi="仿宋" w:hint="eastAsia"/>
          <w:sz w:val="32"/>
          <w:szCs w:val="32"/>
        </w:rPr>
        <w:t>附件</w:t>
      </w:r>
      <w:r w:rsidR="004D4F1E">
        <w:rPr>
          <w:rFonts w:ascii="仿宋" w:eastAsia="仿宋" w:hAnsi="仿宋" w:hint="eastAsia"/>
          <w:sz w:val="32"/>
          <w:szCs w:val="32"/>
        </w:rPr>
        <w:t>7</w:t>
      </w:r>
      <w:r w:rsidR="00751F49">
        <w:rPr>
          <w:rFonts w:ascii="仿宋" w:eastAsia="仿宋" w:hAnsi="仿宋" w:hint="eastAsia"/>
          <w:sz w:val="32"/>
          <w:szCs w:val="32"/>
        </w:rPr>
        <w:t>：</w:t>
      </w:r>
    </w:p>
    <w:p w:rsidR="005D53F4" w:rsidRDefault="00493A49">
      <w:pPr>
        <w:spacing w:line="480" w:lineRule="auto"/>
        <w:jc w:val="center"/>
        <w:rPr>
          <w:rFonts w:ascii="微软简标宋" w:eastAsia="微软简标宋" w:hint="eastAsia"/>
          <w:sz w:val="44"/>
          <w:szCs w:val="44"/>
        </w:rPr>
      </w:pPr>
      <w:r>
        <w:rPr>
          <w:rFonts w:ascii="微软简标宋" w:eastAsia="微软简标宋" w:hint="eastAsia"/>
          <w:sz w:val="44"/>
          <w:szCs w:val="44"/>
        </w:rPr>
        <w:t>201</w:t>
      </w:r>
      <w:r w:rsidR="004D4F1E">
        <w:rPr>
          <w:rFonts w:ascii="微软简标宋" w:eastAsia="微软简标宋" w:hint="eastAsia"/>
          <w:sz w:val="44"/>
          <w:szCs w:val="44"/>
        </w:rPr>
        <w:t>6</w:t>
      </w:r>
      <w:r w:rsidR="00FF18E8">
        <w:rPr>
          <w:rFonts w:ascii="微软简标宋" w:eastAsia="微软简标宋" w:hint="eastAsia"/>
          <w:sz w:val="44"/>
          <w:szCs w:val="44"/>
        </w:rPr>
        <w:t>年度</w:t>
      </w:r>
      <w:r w:rsidR="005D53F4">
        <w:rPr>
          <w:rFonts w:ascii="微软简标宋" w:eastAsia="微软简标宋" w:hint="eastAsia"/>
          <w:sz w:val="44"/>
          <w:szCs w:val="44"/>
        </w:rPr>
        <w:t>律师执业年度考核登记表</w:t>
      </w:r>
    </w:p>
    <w:p w:rsidR="005D53F4" w:rsidRDefault="005D53F4">
      <w:pPr>
        <w:spacing w:line="480" w:lineRule="auto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24"/>
        </w:rPr>
        <w:t>市别：                                             考核年度：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"/>
        <w:gridCol w:w="900"/>
        <w:gridCol w:w="180"/>
        <w:gridCol w:w="1440"/>
        <w:gridCol w:w="226"/>
        <w:gridCol w:w="1214"/>
        <w:gridCol w:w="202"/>
        <w:gridCol w:w="1238"/>
        <w:gridCol w:w="1260"/>
        <w:gridCol w:w="2340"/>
      </w:tblGrid>
      <w:tr w:rsidR="005D53F4">
        <w:trPr>
          <w:cantSplit/>
          <w:trHeight w:val="479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名</w:t>
            </w:r>
          </w:p>
        </w:tc>
        <w:tc>
          <w:tcPr>
            <w:tcW w:w="1666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 别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执业机构名  称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424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政治面貌</w:t>
            </w:r>
          </w:p>
        </w:tc>
        <w:tc>
          <w:tcPr>
            <w:tcW w:w="1666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历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手机号码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554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律师资格证 号</w:t>
            </w:r>
          </w:p>
        </w:tc>
        <w:tc>
          <w:tcPr>
            <w:tcW w:w="288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律师执业</w:t>
            </w: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 号</w:t>
            </w:r>
          </w:p>
        </w:tc>
        <w:tc>
          <w:tcPr>
            <w:tcW w:w="3600" w:type="dxa"/>
            <w:gridSpan w:val="2"/>
            <w:vAlign w:val="center"/>
          </w:tcPr>
          <w:p w:rsidR="005D53F4" w:rsidRDefault="005D53F4">
            <w:pPr>
              <w:ind w:rightChars="-308" w:right="-647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639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律师类型</w:t>
            </w:r>
          </w:p>
        </w:tc>
        <w:tc>
          <w:tcPr>
            <w:tcW w:w="14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执业类别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兼职律师</w:t>
            </w: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614"/>
        </w:trPr>
        <w:tc>
          <w:tcPr>
            <w:tcW w:w="2700" w:type="dxa"/>
            <w:gridSpan w:val="4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上年度受处罚、处分、表彰情况</w:t>
            </w:r>
          </w:p>
        </w:tc>
        <w:tc>
          <w:tcPr>
            <w:tcW w:w="6480" w:type="dxa"/>
            <w:gridSpan w:val="6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372"/>
        </w:trPr>
        <w:tc>
          <w:tcPr>
            <w:tcW w:w="4342" w:type="dxa"/>
            <w:gridSpan w:val="7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是否取得外国籍或国外（地区）居留权</w:t>
            </w:r>
          </w:p>
        </w:tc>
        <w:tc>
          <w:tcPr>
            <w:tcW w:w="4838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 w:rsidTr="00756A4B">
        <w:trPr>
          <w:cantSplit/>
          <w:trHeight w:val="8357"/>
        </w:trPr>
        <w:tc>
          <w:tcPr>
            <w:tcW w:w="9180" w:type="dxa"/>
            <w:gridSpan w:val="10"/>
          </w:tcPr>
          <w:p w:rsidR="005D53F4" w:rsidRDefault="005D53F4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年 度 工 作 总 结</w:t>
            </w:r>
          </w:p>
          <w:p w:rsidR="00AC6C70" w:rsidRPr="00493A49" w:rsidRDefault="005D53F4" w:rsidP="00493A4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（包括办理律师业务、遵守律师职业道德和执业纪律等情况）</w:t>
            </w:r>
          </w:p>
        </w:tc>
      </w:tr>
      <w:tr w:rsidR="005D53F4">
        <w:trPr>
          <w:gridBefore w:val="1"/>
          <w:wBefore w:w="180" w:type="dxa"/>
          <w:cantSplit/>
          <w:trHeight w:val="464"/>
        </w:trPr>
        <w:tc>
          <w:tcPr>
            <w:tcW w:w="9000" w:type="dxa"/>
            <w:gridSpan w:val="9"/>
            <w:vAlign w:val="center"/>
          </w:tcPr>
          <w:p w:rsidR="005D53F4" w:rsidRDefault="005D53F4">
            <w:pPr>
              <w:spacing w:line="32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lastRenderedPageBreak/>
              <w:t>完成法律援助义务情况（社会律师填写）</w:t>
            </w:r>
          </w:p>
        </w:tc>
      </w:tr>
      <w:tr w:rsidR="005D53F4">
        <w:trPr>
          <w:gridBefore w:val="1"/>
          <w:wBefore w:w="180" w:type="dxa"/>
          <w:cantSplit/>
          <w:trHeight w:val="1738"/>
        </w:trPr>
        <w:tc>
          <w:tcPr>
            <w:tcW w:w="9000" w:type="dxa"/>
            <w:gridSpan w:val="9"/>
          </w:tcPr>
          <w:p w:rsidR="005D53F4" w:rsidRDefault="005D53F4">
            <w:pPr>
              <w:tabs>
                <w:tab w:val="left" w:pos="1692"/>
                <w:tab w:val="left" w:pos="7092"/>
              </w:tabs>
              <w:rPr>
                <w:rFonts w:ascii="仿宋_GB2312" w:eastAsia="仿宋_GB2312" w:hint="eastAsia"/>
                <w:sz w:val="24"/>
              </w:rPr>
            </w:pPr>
          </w:p>
        </w:tc>
      </w:tr>
      <w:tr w:rsidR="005D53F4">
        <w:trPr>
          <w:gridBefore w:val="1"/>
          <w:wBefore w:w="180" w:type="dxa"/>
          <w:cantSplit/>
          <w:trHeight w:val="335"/>
        </w:trPr>
        <w:tc>
          <w:tcPr>
            <w:tcW w:w="9000" w:type="dxa"/>
            <w:gridSpan w:val="9"/>
          </w:tcPr>
          <w:p w:rsidR="005D53F4" w:rsidRDefault="005D53F4">
            <w:pPr>
              <w:tabs>
                <w:tab w:val="left" w:pos="1692"/>
                <w:tab w:val="left" w:pos="709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承诺书</w:t>
            </w:r>
          </w:p>
        </w:tc>
      </w:tr>
      <w:tr w:rsidR="005D53F4">
        <w:trPr>
          <w:gridBefore w:val="1"/>
          <w:wBefore w:w="180" w:type="dxa"/>
          <w:cantSplit/>
          <w:trHeight w:val="1515"/>
        </w:trPr>
        <w:tc>
          <w:tcPr>
            <w:tcW w:w="9000" w:type="dxa"/>
            <w:gridSpan w:val="9"/>
          </w:tcPr>
          <w:p w:rsidR="005D53F4" w:rsidRDefault="005D53F4">
            <w:pPr>
              <w:tabs>
                <w:tab w:val="left" w:pos="1692"/>
                <w:tab w:val="left" w:pos="7092"/>
              </w:tabs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本人承诺已知悉律师执业有关法律法规，执业期间没有发生违反《律师法》及相关法律法规的情形，所提交的律师执业年度考核材料真实，如有不实，愿意承担相应的法律责任。</w:t>
            </w:r>
          </w:p>
          <w:p w:rsidR="005D53F4" w:rsidRDefault="005D53F4">
            <w:pPr>
              <w:tabs>
                <w:tab w:val="left" w:pos="1692"/>
                <w:tab w:val="left" w:pos="7092"/>
              </w:tabs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被考核律师签名：              日期：</w:t>
            </w:r>
            <w:r w:rsidR="00493A49"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年   月    日</w:t>
            </w:r>
          </w:p>
        </w:tc>
      </w:tr>
      <w:tr w:rsidR="005D53F4">
        <w:trPr>
          <w:gridBefore w:val="1"/>
          <w:wBefore w:w="180" w:type="dxa"/>
          <w:cantSplit/>
          <w:trHeight w:val="2788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律师执业机构考核意见（考核等次）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ind w:firstLineChars="2700" w:firstLine="6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5D53F4" w:rsidRDefault="005D53F4">
            <w:pPr>
              <w:tabs>
                <w:tab w:val="left" w:pos="673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（盖章）</w:t>
            </w:r>
          </w:p>
          <w:p w:rsidR="005D53F4" w:rsidRDefault="005D53F4">
            <w:pPr>
              <w:tabs>
                <w:tab w:val="left" w:pos="673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5D53F4" w:rsidRDefault="005D53F4">
            <w:pPr>
              <w:tabs>
                <w:tab w:val="left" w:pos="2187"/>
                <w:tab w:val="left" w:pos="6297"/>
                <w:tab w:val="left" w:pos="6732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负责人签名：                                  年  月  日</w:t>
            </w:r>
          </w:p>
        </w:tc>
      </w:tr>
      <w:tr w:rsidR="005D53F4">
        <w:trPr>
          <w:gridBefore w:val="1"/>
          <w:wBefore w:w="180" w:type="dxa"/>
          <w:cantSplit/>
          <w:trHeight w:val="2499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2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被考核律师签阅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 （签名）</w:t>
            </w: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年  月  日</w:t>
            </w:r>
          </w:p>
        </w:tc>
      </w:tr>
      <w:tr w:rsidR="005D53F4">
        <w:trPr>
          <w:gridBefore w:val="1"/>
          <w:wBefore w:w="180" w:type="dxa"/>
          <w:cantSplit/>
          <w:trHeight w:val="2630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市律协考核结果</w:t>
            </w:r>
          </w:p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（考核等次）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652"/>
                <w:tab w:val="left" w:pos="5892"/>
                <w:tab w:val="left" w:pos="629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（盖章）</w:t>
            </w: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2412"/>
                <w:tab w:val="left" w:pos="2592"/>
                <w:tab w:val="left" w:pos="6222"/>
                <w:tab w:val="left" w:pos="6822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负责人签名：                                  年  月  日</w:t>
            </w:r>
          </w:p>
        </w:tc>
      </w:tr>
    </w:tbl>
    <w:p w:rsidR="005D53F4" w:rsidRDefault="005D53F4">
      <w:pPr>
        <w:tabs>
          <w:tab w:val="left" w:pos="4680"/>
        </w:tabs>
        <w:spacing w:line="260" w:lineRule="exact"/>
        <w:ind w:right="261"/>
        <w:rPr>
          <w:rFonts w:ascii="宋体" w:hAnsi="宋体" w:cs="宋体" w:hint="eastAsia"/>
          <w:color w:val="000000"/>
          <w:sz w:val="24"/>
        </w:rPr>
      </w:pPr>
    </w:p>
    <w:p w:rsidR="005D53F4" w:rsidRDefault="005D53F4">
      <w:pPr>
        <w:tabs>
          <w:tab w:val="left" w:pos="4680"/>
        </w:tabs>
        <w:spacing w:line="260" w:lineRule="exact"/>
        <w:ind w:right="261"/>
        <w:rPr>
          <w:rFonts w:ascii="宋体" w:hAnsi="宋体" w:cs="宋体" w:hint="eastAsia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填表须知：</w:t>
      </w:r>
    </w:p>
    <w:p w:rsidR="005D53F4" w:rsidRDefault="005D53F4">
      <w:pPr>
        <w:tabs>
          <w:tab w:val="left" w:pos="4680"/>
        </w:tabs>
        <w:spacing w:line="260" w:lineRule="exact"/>
        <w:ind w:right="261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1.此表由社会律师填写：一式二份，</w:t>
      </w:r>
      <w:r w:rsidR="004C1FB7">
        <w:rPr>
          <w:rFonts w:ascii="宋体" w:hAnsi="宋体" w:cs="宋体" w:hint="eastAsia"/>
          <w:color w:val="000000"/>
          <w:sz w:val="24"/>
        </w:rPr>
        <w:t>正反面打印，</w:t>
      </w:r>
      <w:r>
        <w:rPr>
          <w:rFonts w:ascii="宋体" w:hAnsi="宋体" w:cs="宋体" w:hint="eastAsia"/>
          <w:color w:val="000000"/>
          <w:sz w:val="24"/>
        </w:rPr>
        <w:t>由律师执业机构、市律协加意见、盖章，并各存一份；</w:t>
      </w:r>
    </w:p>
    <w:p w:rsidR="005D53F4" w:rsidRDefault="005D53F4">
      <w:pPr>
        <w:tabs>
          <w:tab w:val="left" w:pos="4680"/>
        </w:tabs>
        <w:spacing w:line="260" w:lineRule="exact"/>
        <w:ind w:right="261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2.承诺书一栏“被考核律师签名”必须由被考核人本人亲自签署。</w:t>
      </w:r>
    </w:p>
    <w:p w:rsidR="005D53F4" w:rsidRDefault="005D53F4">
      <w:pPr>
        <w:spacing w:line="500" w:lineRule="exact"/>
        <w:rPr>
          <w:rFonts w:ascii="微软简标宋" w:eastAsia="微软简标宋" w:hint="eastAsia"/>
          <w:sz w:val="44"/>
          <w:szCs w:val="44"/>
        </w:rPr>
      </w:pPr>
    </w:p>
    <w:p w:rsidR="005D53F4" w:rsidRDefault="00493A49">
      <w:pPr>
        <w:spacing w:line="500" w:lineRule="exact"/>
        <w:jc w:val="center"/>
        <w:rPr>
          <w:rFonts w:ascii="微软简标宋" w:eastAsia="微软简标宋" w:hint="eastAsia"/>
          <w:sz w:val="44"/>
          <w:szCs w:val="44"/>
        </w:rPr>
      </w:pPr>
      <w:r>
        <w:rPr>
          <w:rFonts w:ascii="微软简标宋" w:eastAsia="微软简标宋" w:hint="eastAsia"/>
          <w:sz w:val="44"/>
          <w:szCs w:val="44"/>
        </w:rPr>
        <w:lastRenderedPageBreak/>
        <w:t>201</w:t>
      </w:r>
      <w:r w:rsidR="004D4F1E">
        <w:rPr>
          <w:rFonts w:ascii="微软简标宋" w:eastAsia="微软简标宋" w:hint="eastAsia"/>
          <w:sz w:val="44"/>
          <w:szCs w:val="44"/>
        </w:rPr>
        <w:t>6</w:t>
      </w:r>
      <w:r w:rsidR="00FF18E8">
        <w:rPr>
          <w:rFonts w:ascii="微软简标宋" w:eastAsia="微软简标宋" w:hint="eastAsia"/>
          <w:sz w:val="44"/>
          <w:szCs w:val="44"/>
        </w:rPr>
        <w:t>年度</w:t>
      </w:r>
      <w:r w:rsidR="005D53F4">
        <w:rPr>
          <w:rFonts w:ascii="微软简标宋" w:eastAsia="微软简标宋" w:hint="eastAsia"/>
          <w:sz w:val="44"/>
          <w:szCs w:val="44"/>
        </w:rPr>
        <w:t>律师执业年度考核登记表</w:t>
      </w:r>
    </w:p>
    <w:p w:rsidR="005D53F4" w:rsidRDefault="005D53F4">
      <w:pPr>
        <w:spacing w:line="500" w:lineRule="exact"/>
        <w:jc w:val="center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（公职、法援、公司律师专用）</w:t>
      </w:r>
    </w:p>
    <w:p w:rsidR="005D53F4" w:rsidRDefault="005D53F4">
      <w:pPr>
        <w:spacing w:line="500" w:lineRule="exac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4"/>
        </w:rPr>
        <w:t>市别：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</w:t>
      </w:r>
      <w:r>
        <w:rPr>
          <w:rFonts w:ascii="宋体" w:hAnsi="宋体" w:cs="宋体" w:hint="eastAsia"/>
          <w:sz w:val="24"/>
        </w:rPr>
        <w:t xml:space="preserve">  考核年度：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"/>
        <w:gridCol w:w="900"/>
        <w:gridCol w:w="180"/>
        <w:gridCol w:w="1440"/>
        <w:gridCol w:w="226"/>
        <w:gridCol w:w="1214"/>
        <w:gridCol w:w="202"/>
        <w:gridCol w:w="1238"/>
        <w:gridCol w:w="1260"/>
        <w:gridCol w:w="2340"/>
      </w:tblGrid>
      <w:tr w:rsidR="005D53F4">
        <w:trPr>
          <w:cantSplit/>
          <w:trHeight w:val="790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名</w:t>
            </w:r>
          </w:p>
        </w:tc>
        <w:tc>
          <w:tcPr>
            <w:tcW w:w="1666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 别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执业机构名  称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859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政治面貌</w:t>
            </w:r>
          </w:p>
        </w:tc>
        <w:tc>
          <w:tcPr>
            <w:tcW w:w="1666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历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手机号码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859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律师资格证 号</w:t>
            </w:r>
          </w:p>
        </w:tc>
        <w:tc>
          <w:tcPr>
            <w:tcW w:w="288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律师执业</w:t>
            </w: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 号</w:t>
            </w:r>
          </w:p>
        </w:tc>
        <w:tc>
          <w:tcPr>
            <w:tcW w:w="3600" w:type="dxa"/>
            <w:gridSpan w:val="2"/>
            <w:vAlign w:val="center"/>
          </w:tcPr>
          <w:p w:rsidR="005D53F4" w:rsidRDefault="005D53F4">
            <w:pPr>
              <w:ind w:rightChars="-308" w:right="-647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859"/>
        </w:trPr>
        <w:tc>
          <w:tcPr>
            <w:tcW w:w="1260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律师类型</w:t>
            </w:r>
          </w:p>
        </w:tc>
        <w:tc>
          <w:tcPr>
            <w:tcW w:w="14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执业类别</w:t>
            </w:r>
          </w:p>
        </w:tc>
        <w:tc>
          <w:tcPr>
            <w:tcW w:w="1440" w:type="dxa"/>
            <w:gridSpan w:val="2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兼职律师</w:t>
            </w: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2340" w:type="dxa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859"/>
        </w:trPr>
        <w:tc>
          <w:tcPr>
            <w:tcW w:w="2700" w:type="dxa"/>
            <w:gridSpan w:val="4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上年度受处罚、处分、表彰情况</w:t>
            </w:r>
          </w:p>
        </w:tc>
        <w:tc>
          <w:tcPr>
            <w:tcW w:w="6480" w:type="dxa"/>
            <w:gridSpan w:val="6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562"/>
        </w:trPr>
        <w:tc>
          <w:tcPr>
            <w:tcW w:w="4342" w:type="dxa"/>
            <w:gridSpan w:val="7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是否取得外国籍或国外（地区）居留权</w:t>
            </w:r>
          </w:p>
        </w:tc>
        <w:tc>
          <w:tcPr>
            <w:tcW w:w="4838" w:type="dxa"/>
            <w:gridSpan w:val="3"/>
            <w:vAlign w:val="center"/>
          </w:tcPr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cantSplit/>
          <w:trHeight w:val="6875"/>
        </w:trPr>
        <w:tc>
          <w:tcPr>
            <w:tcW w:w="9180" w:type="dxa"/>
            <w:gridSpan w:val="10"/>
          </w:tcPr>
          <w:p w:rsidR="005D53F4" w:rsidRDefault="005D53F4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 度 工 作 总 结</w:t>
            </w:r>
          </w:p>
          <w:p w:rsidR="005D53F4" w:rsidRDefault="005D53F4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（包括办理律师业务、遵守律师职业道德和执业纪律等情况）</w:t>
            </w:r>
          </w:p>
        </w:tc>
      </w:tr>
      <w:tr w:rsidR="005D53F4">
        <w:trPr>
          <w:gridBefore w:val="1"/>
          <w:wBefore w:w="180" w:type="dxa"/>
          <w:cantSplit/>
          <w:trHeight w:val="2478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律师执业机构考核意见（考核等次）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ind w:firstLineChars="2700" w:firstLine="6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5D53F4" w:rsidRDefault="005D53F4">
            <w:pPr>
              <w:tabs>
                <w:tab w:val="left" w:pos="673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（盖章）</w:t>
            </w:r>
          </w:p>
          <w:p w:rsidR="005D53F4" w:rsidRDefault="005D53F4">
            <w:pPr>
              <w:tabs>
                <w:tab w:val="left" w:pos="673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5D53F4" w:rsidRDefault="005D53F4">
            <w:pPr>
              <w:tabs>
                <w:tab w:val="left" w:pos="2187"/>
                <w:tab w:val="left" w:pos="6732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负责人：                                    年  月  日</w:t>
            </w:r>
          </w:p>
        </w:tc>
      </w:tr>
      <w:tr w:rsidR="005D53F4">
        <w:trPr>
          <w:gridBefore w:val="1"/>
          <w:wBefore w:w="180" w:type="dxa"/>
          <w:cantSplit/>
          <w:trHeight w:val="2170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2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被考核律师签阅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372"/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（签名）</w:t>
            </w: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282"/>
                <w:tab w:val="left" w:pos="6822"/>
              </w:tabs>
              <w:ind w:firstLineChars="2500" w:firstLine="60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  月  日</w:t>
            </w: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</w:t>
            </w:r>
          </w:p>
        </w:tc>
      </w:tr>
      <w:tr w:rsidR="005D53F4">
        <w:trPr>
          <w:gridBefore w:val="1"/>
          <w:wBefore w:w="180" w:type="dxa"/>
          <w:cantSplit/>
          <w:trHeight w:val="2315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2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县（区）司法局意见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93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（盖章）</w:t>
            </w:r>
          </w:p>
          <w:p w:rsidR="005D53F4" w:rsidRDefault="005D53F4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</w:t>
            </w:r>
          </w:p>
          <w:p w:rsidR="005D53F4" w:rsidRDefault="005D53F4">
            <w:pPr>
              <w:tabs>
                <w:tab w:val="left" w:pos="5802"/>
                <w:tab w:val="left" w:pos="6027"/>
                <w:tab w:val="left" w:pos="6327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负责人：                                     年  月  日</w:t>
            </w:r>
          </w:p>
          <w:p w:rsidR="005D53F4" w:rsidRDefault="005D53F4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gridBefore w:val="1"/>
          <w:wBefore w:w="180" w:type="dxa"/>
          <w:cantSplit/>
          <w:trHeight w:val="2301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市司法局意见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593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93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93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937"/>
                <w:tab w:val="left" w:pos="6282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（盖章）</w:t>
            </w:r>
          </w:p>
          <w:p w:rsidR="005D53F4" w:rsidRDefault="005D53F4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</w:t>
            </w:r>
          </w:p>
          <w:p w:rsidR="005D53F4" w:rsidRDefault="005D53F4">
            <w:pPr>
              <w:tabs>
                <w:tab w:val="left" w:pos="5802"/>
                <w:tab w:val="left" w:pos="6327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负责人：                                     年  月  日</w:t>
            </w: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5D53F4">
        <w:trPr>
          <w:gridBefore w:val="1"/>
          <w:wBefore w:w="180" w:type="dxa"/>
          <w:cantSplit/>
          <w:trHeight w:val="2301"/>
        </w:trPr>
        <w:tc>
          <w:tcPr>
            <w:tcW w:w="900" w:type="dxa"/>
            <w:textDirection w:val="tbRlV"/>
            <w:vAlign w:val="center"/>
          </w:tcPr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市律协考核结果</w:t>
            </w:r>
          </w:p>
          <w:p w:rsidR="005D53F4" w:rsidRDefault="005D53F4">
            <w:pPr>
              <w:spacing w:line="300" w:lineRule="exact"/>
              <w:ind w:left="113" w:right="113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（考核等次）</w:t>
            </w:r>
          </w:p>
        </w:tc>
        <w:tc>
          <w:tcPr>
            <w:tcW w:w="8100" w:type="dxa"/>
            <w:gridSpan w:val="8"/>
          </w:tcPr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6822"/>
              </w:tabs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5652"/>
                <w:tab w:val="left" w:pos="5892"/>
                <w:tab w:val="left" w:pos="6297"/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（盖章）</w:t>
            </w:r>
          </w:p>
          <w:p w:rsidR="005D53F4" w:rsidRDefault="005D53F4">
            <w:pPr>
              <w:tabs>
                <w:tab w:val="left" w:pos="6822"/>
              </w:tabs>
              <w:jc w:val="center"/>
              <w:rPr>
                <w:rFonts w:ascii="宋体" w:hAnsi="宋体" w:cs="宋体" w:hint="eastAsia"/>
                <w:sz w:val="24"/>
              </w:rPr>
            </w:pPr>
          </w:p>
          <w:p w:rsidR="005D53F4" w:rsidRDefault="005D53F4">
            <w:pPr>
              <w:tabs>
                <w:tab w:val="left" w:pos="2412"/>
                <w:tab w:val="left" w:pos="2592"/>
                <w:tab w:val="left" w:pos="6252"/>
                <w:tab w:val="left" w:pos="6822"/>
              </w:tabs>
              <w:ind w:firstLineChars="300" w:firstLine="7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负责人：                                     年  月  日</w:t>
            </w:r>
          </w:p>
        </w:tc>
      </w:tr>
    </w:tbl>
    <w:p w:rsidR="005D53F4" w:rsidRDefault="005D53F4">
      <w:pPr>
        <w:tabs>
          <w:tab w:val="left" w:pos="4680"/>
        </w:tabs>
        <w:spacing w:line="260" w:lineRule="exact"/>
        <w:ind w:right="261"/>
        <w:rPr>
          <w:rFonts w:ascii="宋体" w:hAnsi="宋体" w:cs="宋体" w:hint="eastAsia"/>
          <w:color w:val="000000"/>
          <w:szCs w:val="21"/>
        </w:rPr>
      </w:pPr>
    </w:p>
    <w:p w:rsidR="005D53F4" w:rsidRDefault="005D53F4">
      <w:pPr>
        <w:tabs>
          <w:tab w:val="left" w:pos="4680"/>
        </w:tabs>
        <w:spacing w:line="260" w:lineRule="exact"/>
        <w:ind w:left="735" w:right="261" w:hangingChars="350" w:hanging="73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 w:hint="eastAsia"/>
          <w:color w:val="000000"/>
          <w:szCs w:val="21"/>
        </w:rPr>
        <w:t>1、公职律师（一式四份</w:t>
      </w:r>
      <w:r w:rsidR="004C1FB7">
        <w:rPr>
          <w:rFonts w:ascii="宋体" w:hAnsi="宋体" w:cs="宋体" w:hint="eastAsia"/>
          <w:color w:val="000000"/>
          <w:szCs w:val="21"/>
        </w:rPr>
        <w:t>，</w:t>
      </w:r>
      <w:r w:rsidR="004C1FB7" w:rsidRPr="004C1FB7">
        <w:rPr>
          <w:rFonts w:ascii="宋体" w:hAnsi="宋体" w:cs="宋体" w:hint="eastAsia"/>
          <w:color w:val="000000"/>
          <w:szCs w:val="21"/>
        </w:rPr>
        <w:t>正反面打印，</w:t>
      </w:r>
      <w:r>
        <w:rPr>
          <w:rFonts w:ascii="宋体" w:hAnsi="宋体" w:cs="宋体" w:hint="eastAsia"/>
          <w:color w:val="000000"/>
          <w:szCs w:val="21"/>
        </w:rPr>
        <w:t>由律师执业机构、县(区)司法局、市司法局、市律协加意见、盖章，并各存一份）；</w:t>
      </w:r>
    </w:p>
    <w:p w:rsidR="005D53F4" w:rsidRDefault="005D53F4">
      <w:pPr>
        <w:tabs>
          <w:tab w:val="left" w:pos="4680"/>
        </w:tabs>
        <w:spacing w:line="260" w:lineRule="exact"/>
        <w:ind w:leftChars="200" w:left="735" w:right="261" w:hangingChars="150" w:hanging="31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2、法援律师（一式四份，</w:t>
      </w:r>
      <w:r w:rsidR="004C1FB7" w:rsidRPr="004C1FB7">
        <w:rPr>
          <w:rFonts w:ascii="宋体" w:hAnsi="宋体" w:cs="宋体" w:hint="eastAsia"/>
          <w:color w:val="000000"/>
          <w:szCs w:val="21"/>
        </w:rPr>
        <w:t>正反面打印，</w:t>
      </w:r>
      <w:r>
        <w:rPr>
          <w:rFonts w:ascii="宋体" w:hAnsi="宋体" w:cs="宋体" w:hint="eastAsia"/>
          <w:color w:val="000000"/>
          <w:szCs w:val="21"/>
        </w:rPr>
        <w:t>由律师执业机构、县(区)司法局、市司法局、市律协加意见、盖章，并各存一份）；</w:t>
      </w:r>
    </w:p>
    <w:p w:rsidR="005D53F4" w:rsidRDefault="005D53F4">
      <w:pPr>
        <w:tabs>
          <w:tab w:val="left" w:pos="4680"/>
        </w:tabs>
        <w:spacing w:line="260" w:lineRule="exact"/>
        <w:ind w:leftChars="200" w:left="735" w:right="261" w:hangingChars="150" w:hanging="315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  <w:szCs w:val="21"/>
        </w:rPr>
        <w:t>3、公司律师（一式三份，</w:t>
      </w:r>
      <w:r w:rsidR="004C1FB7" w:rsidRPr="004C1FB7">
        <w:rPr>
          <w:rFonts w:ascii="宋体" w:hAnsi="宋体" w:cs="宋体" w:hint="eastAsia"/>
          <w:color w:val="000000"/>
          <w:szCs w:val="21"/>
        </w:rPr>
        <w:t>正反面打印，</w:t>
      </w:r>
      <w:r>
        <w:rPr>
          <w:rFonts w:ascii="宋体" w:hAnsi="宋体" w:cs="宋体" w:hint="eastAsia"/>
          <w:color w:val="000000"/>
          <w:szCs w:val="21"/>
        </w:rPr>
        <w:t>由律师执业机构、市司法局、市律协加意见、盖章，并各存一份）。</w:t>
      </w:r>
    </w:p>
    <w:sectPr w:rsidR="005D53F4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147" w:rsidRDefault="001D3147">
      <w:r>
        <w:separator/>
      </w:r>
    </w:p>
  </w:endnote>
  <w:endnote w:type="continuationSeparator" w:id="1">
    <w:p w:rsidR="001D3147" w:rsidRDefault="001D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charset w:val="86"/>
    <w:family w:val="modern"/>
    <w:pitch w:val="default"/>
    <w:sig w:usb0="800002BF" w:usb1="38CF7CFA" w:usb2="00000016" w:usb3="00000000" w:csb0="00040001" w:csb1="00000000"/>
  </w:font>
  <w:font w:name="微软简标宋">
    <w:altName w:val="黑体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147" w:rsidRDefault="001D3147">
      <w:r>
        <w:separator/>
      </w:r>
    </w:p>
  </w:footnote>
  <w:footnote w:type="continuationSeparator" w:id="1">
    <w:p w:rsidR="001D3147" w:rsidRDefault="001D31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3F4" w:rsidRDefault="005D53F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C5170"/>
    <w:rsid w:val="001D3147"/>
    <w:rsid w:val="00491E4D"/>
    <w:rsid w:val="00493A49"/>
    <w:rsid w:val="004C1FB7"/>
    <w:rsid w:val="004D4F1E"/>
    <w:rsid w:val="005577FB"/>
    <w:rsid w:val="005D53F4"/>
    <w:rsid w:val="006D0797"/>
    <w:rsid w:val="00751F49"/>
    <w:rsid w:val="00756A4B"/>
    <w:rsid w:val="009152A8"/>
    <w:rsid w:val="009312F9"/>
    <w:rsid w:val="00942192"/>
    <w:rsid w:val="00A32982"/>
    <w:rsid w:val="00AC6C70"/>
    <w:rsid w:val="00FD294E"/>
    <w:rsid w:val="00FF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FF18E8"/>
    <w:rPr>
      <w:sz w:val="18"/>
      <w:szCs w:val="18"/>
      <w:lang/>
    </w:rPr>
  </w:style>
  <w:style w:type="character" w:customStyle="1" w:styleId="Char">
    <w:name w:val="批注框文本 Char"/>
    <w:link w:val="a5"/>
    <w:uiPriority w:val="99"/>
    <w:semiHidden/>
    <w:rsid w:val="00FF18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288</Words>
  <Characters>1643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Manager/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律师执业年度考核登记表</dc:title>
  <dc:subject/>
  <dc:creator>GQ</dc:creator>
  <cp:keywords/>
  <dc:description/>
  <cp:lastModifiedBy>User</cp:lastModifiedBy>
  <cp:revision>2</cp:revision>
  <cp:lastPrinted>2014-04-11T01:53:00Z</cp:lastPrinted>
  <dcterms:created xsi:type="dcterms:W3CDTF">2017-03-27T07:44:00Z</dcterms:created>
  <dcterms:modified xsi:type="dcterms:W3CDTF">2017-03-27T07:44:00Z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